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7063" w14:textId="77777777" w:rsidR="004C1B4C" w:rsidRDefault="004C1B4C" w:rsidP="00EE400D">
      <w:pPr>
        <w:ind w:left="-284"/>
        <w:rPr>
          <w:rFonts w:asciiTheme="minorHAnsi" w:hAnsiTheme="minorHAnsi" w:cstheme="minorHAnsi"/>
          <w:i/>
          <w:sz w:val="20"/>
          <w:szCs w:val="20"/>
        </w:rPr>
      </w:pPr>
      <w:bookmarkStart w:id="0" w:name="_Hlk60301409"/>
    </w:p>
    <w:p w14:paraId="6C882B61" w14:textId="045DAF2F" w:rsidR="00EE400D" w:rsidRPr="00EE400D" w:rsidRDefault="00EE400D" w:rsidP="004C1B4C">
      <w:pPr>
        <w:rPr>
          <w:rFonts w:asciiTheme="minorHAnsi" w:hAnsiTheme="minorHAnsi" w:cstheme="minorHAnsi"/>
          <w:i/>
          <w:sz w:val="20"/>
          <w:szCs w:val="20"/>
        </w:rPr>
      </w:pPr>
      <w:r w:rsidRPr="00EE400D">
        <w:rPr>
          <w:rFonts w:asciiTheme="minorHAnsi" w:hAnsiTheme="minorHAnsi" w:cstheme="minorHAnsi"/>
          <w:i/>
          <w:sz w:val="20"/>
          <w:szCs w:val="20"/>
        </w:rPr>
        <w:t xml:space="preserve">Uwaga: Niniejsze oświadczenie należy wypełnić w sytuacji, gdy Wykonawcy wspólnie ubiegają się o udzielenie zamówienia. </w:t>
      </w:r>
      <w:r w:rsidRPr="00EE400D">
        <w:rPr>
          <w:rFonts w:asciiTheme="minorHAnsi" w:hAnsiTheme="minorHAnsi" w:cstheme="minorHAnsi"/>
          <w:i/>
          <w:sz w:val="20"/>
          <w:szCs w:val="20"/>
          <w:u w:val="single"/>
        </w:rPr>
        <w:t xml:space="preserve">Oświadczenie składają Wykonawcy wspólnie ubiegający się o udzielenie zamówienia </w:t>
      </w:r>
    </w:p>
    <w:p w14:paraId="096AF0EF" w14:textId="77777777" w:rsidR="004C1B4C" w:rsidRDefault="004C1B4C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</w:p>
    <w:p w14:paraId="6ED804DC" w14:textId="66A9B113" w:rsidR="00EE400D" w:rsidRPr="00EE400D" w:rsidRDefault="00EE400D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OŚWIADCZENIE WYKONAWCÓW </w:t>
      </w:r>
    </w:p>
    <w:p w14:paraId="703F677A" w14:textId="77777777" w:rsidR="00EE400D" w:rsidRPr="00EE400D" w:rsidRDefault="00EE400D" w:rsidP="00EE400D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WSPÓLNIE UBIEGAJĄCYCH SIĘ O UDZIELENIE ZAMÓWIENIA </w:t>
      </w:r>
    </w:p>
    <w:p w14:paraId="00C4940B" w14:textId="77777777" w:rsidR="00EE400D" w:rsidRPr="00EE400D" w:rsidRDefault="00EE400D" w:rsidP="00EE400D">
      <w:pPr>
        <w:widowControl w:val="0"/>
        <w:autoSpaceDE w:val="0"/>
        <w:spacing w:before="360" w:after="120"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eastAsia="Times New Roman" w:hAnsiTheme="minorHAnsi" w:cstheme="minorHAnsi"/>
          <w:b/>
          <w:bCs/>
          <w:lang w:eastAsia="pl-PL"/>
        </w:rPr>
        <w:t xml:space="preserve">oświadczam, 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stosownie do postanowień art. 117 ust. 4 </w:t>
      </w:r>
      <w:r w:rsidRPr="00EE400D">
        <w:rPr>
          <w:rFonts w:asciiTheme="minorHAnsi" w:hAnsiTheme="minorHAnsi" w:cstheme="minorHAnsi"/>
        </w:rPr>
        <w:t>ustawy z dnia 11 września 2019 r. Prawo zamówień publicznych (t.j. Dz. U. z 2024 r. poz. 1320), że w ramach zamówienia,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 pn.:</w:t>
      </w:r>
    </w:p>
    <w:p w14:paraId="10700B31" w14:textId="450B39A5" w:rsidR="00EE400D" w:rsidRPr="00A60FA0" w:rsidRDefault="004C1B4C" w:rsidP="00A60FA0">
      <w:pPr>
        <w:spacing w:line="276" w:lineRule="auto"/>
        <w:jc w:val="center"/>
        <w:rPr>
          <w:rFonts w:cs="Calibri"/>
          <w:b/>
          <w:color w:val="0070C0"/>
          <w:sz w:val="28"/>
          <w:szCs w:val="28"/>
        </w:rPr>
      </w:pPr>
      <w:r w:rsidRPr="009869E3">
        <w:rPr>
          <w:color w:val="0070C0"/>
        </w:rPr>
        <w:t xml:space="preserve"> </w:t>
      </w:r>
      <w:r w:rsidR="00A60FA0" w:rsidRPr="007310DF">
        <w:rPr>
          <w:rFonts w:cs="Calibri"/>
          <w:b/>
          <w:bCs/>
          <w:i/>
          <w:iCs/>
          <w:color w:val="0070C0"/>
        </w:rPr>
        <w:t>„</w:t>
      </w:r>
      <w:r w:rsidR="00A60FA0" w:rsidRPr="00C74F8A">
        <w:rPr>
          <w:rFonts w:cs="Calibri"/>
          <w:b/>
          <w:bCs/>
          <w:i/>
          <w:iCs/>
          <w:color w:val="0070C0"/>
        </w:rPr>
        <w:t>Dostawa wyrobów medycznych – materiały szewne na potrzeby Szpitala Miejskiego w Siemianowicach Śląskich  Sp. z o .o</w:t>
      </w:r>
      <w:r w:rsidR="00A60FA0" w:rsidRPr="007310DF">
        <w:rPr>
          <w:rFonts w:cs="Calibri"/>
          <w:b/>
          <w:color w:val="0070C0"/>
          <w:sz w:val="28"/>
          <w:szCs w:val="28"/>
        </w:rPr>
        <w:t>.”</w:t>
      </w:r>
    </w:p>
    <w:p w14:paraId="356A1C30" w14:textId="13C6D877" w:rsidR="00EE400D" w:rsidRPr="00EE400D" w:rsidRDefault="004C1B4C" w:rsidP="00EE400D">
      <w:pPr>
        <w:widowControl w:val="0"/>
        <w:autoSpaceDE w:val="0"/>
        <w:spacing w:after="240" w:line="276" w:lineRule="auto"/>
        <w:jc w:val="center"/>
        <w:rPr>
          <w:rFonts w:asciiTheme="minorHAnsi" w:hAnsiTheme="minorHAnsi" w:cstheme="minorHAnsi"/>
        </w:rPr>
      </w:pPr>
      <w:r w:rsidRPr="004C1B4C">
        <w:rPr>
          <w:rFonts w:asciiTheme="minorHAnsi" w:eastAsia="Times New Roman" w:hAnsiTheme="minorHAnsi" w:cstheme="minorHAnsi"/>
          <w:lang w:eastAsia="pl-PL"/>
        </w:rPr>
        <w:t xml:space="preserve">numer referencyjny sprawy: </w:t>
      </w:r>
      <w:r w:rsidR="00EE400D" w:rsidRPr="00EE400D">
        <w:rPr>
          <w:rFonts w:asciiTheme="minorHAnsi" w:eastAsia="Times New Roman" w:hAnsiTheme="minorHAnsi" w:cstheme="minorHAnsi"/>
          <w:lang w:eastAsia="pl-PL"/>
        </w:rPr>
        <w:t xml:space="preserve"> </w:t>
      </w:r>
      <w:r w:rsidR="00EE400D" w:rsidRPr="00EE400D">
        <w:rPr>
          <w:rFonts w:asciiTheme="minorHAnsi" w:hAnsiTheme="minorHAnsi" w:cstheme="minorHAnsi"/>
        </w:rPr>
        <w:t>SZM/DZ/</w:t>
      </w:r>
      <w:r w:rsidR="008E2B1A">
        <w:rPr>
          <w:rFonts w:asciiTheme="minorHAnsi" w:hAnsiTheme="minorHAnsi" w:cstheme="minorHAnsi"/>
        </w:rPr>
        <w:t>TP/</w:t>
      </w:r>
      <w:r w:rsidR="00EE400D" w:rsidRPr="00EE400D">
        <w:rPr>
          <w:rFonts w:asciiTheme="minorHAnsi" w:hAnsiTheme="minorHAnsi" w:cstheme="minorHAnsi"/>
        </w:rPr>
        <w:t>34</w:t>
      </w:r>
      <w:r w:rsidR="00317438">
        <w:rPr>
          <w:rFonts w:asciiTheme="minorHAnsi" w:hAnsiTheme="minorHAnsi" w:cstheme="minorHAnsi"/>
        </w:rPr>
        <w:t>1</w:t>
      </w:r>
      <w:r w:rsidR="00EE400D" w:rsidRPr="00EE400D">
        <w:rPr>
          <w:rFonts w:asciiTheme="minorHAnsi" w:hAnsiTheme="minorHAnsi" w:cstheme="minorHAnsi"/>
        </w:rPr>
        <w:t>/</w:t>
      </w:r>
      <w:r w:rsidR="008E2B1A">
        <w:rPr>
          <w:rFonts w:asciiTheme="minorHAnsi" w:hAnsiTheme="minorHAnsi" w:cstheme="minorHAnsi"/>
        </w:rPr>
        <w:t>0</w:t>
      </w:r>
      <w:r w:rsidR="00A60FA0">
        <w:rPr>
          <w:rFonts w:asciiTheme="minorHAnsi" w:hAnsiTheme="minorHAnsi" w:cstheme="minorHAnsi"/>
        </w:rPr>
        <w:t>2</w:t>
      </w:r>
      <w:r w:rsidR="00EE400D" w:rsidRPr="00EE400D">
        <w:rPr>
          <w:rFonts w:asciiTheme="minorHAnsi" w:hAnsiTheme="minorHAnsi" w:cstheme="minorHAnsi"/>
        </w:rPr>
        <w:t>/202</w:t>
      </w:r>
      <w:r w:rsidR="008E2B1A">
        <w:rPr>
          <w:rFonts w:asciiTheme="minorHAnsi" w:hAnsiTheme="minorHAnsi" w:cstheme="minorHAnsi"/>
        </w:rPr>
        <w:t>6</w:t>
      </w:r>
      <w:r w:rsidR="00EE400D" w:rsidRPr="00EE400D">
        <w:rPr>
          <w:rFonts w:asciiTheme="minorHAnsi" w:hAnsiTheme="minorHAnsi" w:cstheme="minorHAnsi"/>
        </w:rPr>
        <w:t xml:space="preserve">                                                                            </w:t>
      </w:r>
    </w:p>
    <w:p w14:paraId="43599F3D" w14:textId="1995CB4C" w:rsidR="00082273" w:rsidRPr="00EE400D" w:rsidRDefault="00EE400D" w:rsidP="00B3509E">
      <w:pPr>
        <w:jc w:val="both"/>
        <w:rPr>
          <w:rFonts w:asciiTheme="minorHAnsi" w:hAnsiTheme="minorHAnsi" w:cstheme="minorHAnsi"/>
          <w:i/>
          <w:color w:val="000000"/>
        </w:rPr>
      </w:pPr>
      <w:r w:rsidRPr="00EE400D">
        <w:rPr>
          <w:rFonts w:asciiTheme="minorHAnsi" w:eastAsia="Times New Roman" w:hAnsiTheme="minorHAnsi" w:cstheme="minorHAnsi"/>
          <w:lang w:eastAsia="pl-PL"/>
        </w:rPr>
        <w:t xml:space="preserve">następujące </w:t>
      </w:r>
      <w:r w:rsidR="0060355C">
        <w:rPr>
          <w:rFonts w:asciiTheme="minorHAnsi" w:eastAsia="Times New Roman" w:hAnsiTheme="minorHAnsi" w:cstheme="minorHAnsi"/>
          <w:lang w:eastAsia="pl-PL"/>
        </w:rPr>
        <w:t>dostawy</w:t>
      </w:r>
      <w:r w:rsidRPr="00EE400D">
        <w:rPr>
          <w:rFonts w:asciiTheme="minorHAnsi" w:eastAsia="Times New Roman" w:hAnsiTheme="minorHAnsi" w:cstheme="minorHAnsi"/>
          <w:lang w:eastAsia="pl-PL"/>
        </w:rPr>
        <w:t>, wykonają wskazani niżej Wykonawcy wspólnie ubiegający się udzielenie zamówienia: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7"/>
        <w:gridCol w:w="4615"/>
      </w:tblGrid>
      <w:tr w:rsidR="00EE400D" w:rsidRPr="00E93030" w14:paraId="5FDA1AD8" w14:textId="77777777" w:rsidTr="00757269">
        <w:tc>
          <w:tcPr>
            <w:tcW w:w="4447" w:type="dxa"/>
            <w:shd w:val="clear" w:color="auto" w:fill="D9D9D9" w:themeFill="background1" w:themeFillShade="D9"/>
          </w:tcPr>
          <w:p w14:paraId="4B93FD43" w14:textId="52FB5D79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Nazwa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93030">
              <w:rPr>
                <w:b/>
                <w:bCs/>
                <w:sz w:val="24"/>
                <w:szCs w:val="24"/>
              </w:rPr>
              <w:t>wspólnie ubiegającego się o udzielenie zamówienia</w:t>
            </w:r>
          </w:p>
        </w:tc>
        <w:tc>
          <w:tcPr>
            <w:tcW w:w="4615" w:type="dxa"/>
            <w:shd w:val="clear" w:color="auto" w:fill="D9D9D9" w:themeFill="background1" w:themeFillShade="D9"/>
          </w:tcPr>
          <w:p w14:paraId="334E59DC" w14:textId="195062C8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Zakres </w:t>
            </w:r>
            <w:r w:rsidR="00DF6F4F">
              <w:rPr>
                <w:b/>
                <w:bCs/>
                <w:sz w:val="24"/>
                <w:szCs w:val="24"/>
              </w:rPr>
              <w:t>dosta</w:t>
            </w:r>
            <w:r w:rsidR="001E157C">
              <w:rPr>
                <w:b/>
                <w:bCs/>
                <w:sz w:val="24"/>
                <w:szCs w:val="24"/>
              </w:rPr>
              <w:t>w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93030">
              <w:rPr>
                <w:b/>
                <w:bCs/>
                <w:sz w:val="24"/>
                <w:szCs w:val="24"/>
              </w:rPr>
              <w:t xml:space="preserve">które będzie wykonywał przy realizacji zamówienia dany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ykonawca</w:t>
            </w:r>
          </w:p>
        </w:tc>
      </w:tr>
      <w:tr w:rsidR="00EE400D" w:rsidRPr="00E93030" w14:paraId="32CF7D69" w14:textId="77777777" w:rsidTr="00757269">
        <w:trPr>
          <w:trHeight w:val="367"/>
        </w:trPr>
        <w:tc>
          <w:tcPr>
            <w:tcW w:w="4447" w:type="dxa"/>
          </w:tcPr>
          <w:p w14:paraId="2E0B852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0B00A53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FCC01D7" w14:textId="77777777" w:rsidTr="00757269">
        <w:tc>
          <w:tcPr>
            <w:tcW w:w="4447" w:type="dxa"/>
          </w:tcPr>
          <w:p w14:paraId="3C09F33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64C40A4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57B63C86" w14:textId="77777777" w:rsidTr="00757269">
        <w:tc>
          <w:tcPr>
            <w:tcW w:w="4447" w:type="dxa"/>
          </w:tcPr>
          <w:p w14:paraId="25573DE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1EEF26F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6B4AFE6" w14:textId="77777777" w:rsidTr="00757269">
        <w:tc>
          <w:tcPr>
            <w:tcW w:w="4447" w:type="dxa"/>
          </w:tcPr>
          <w:p w14:paraId="6C5658F3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479F560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C1BC2D4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5D132C6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121ECAFA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EEC46F9" w14:textId="459577B9" w:rsidR="00EE400D" w:rsidRP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bookmarkEnd w:id="0"/>
    <w:p w14:paraId="62211B3B" w14:textId="77777777" w:rsidR="003D4AE6" w:rsidRDefault="004F1B7B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 w:rsidR="003D4AE6"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2B1EA3F1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184118B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2A1D5CA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25938D7C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28A7A57D" w14:textId="77777777" w:rsidR="003D4AE6" w:rsidRDefault="003D4AE6" w:rsidP="003D4AE6">
      <w:pPr>
        <w:pStyle w:val="rozdzia"/>
        <w:spacing w:after="0"/>
        <w:rPr>
          <w:bCs/>
          <w:color w:val="000000" w:themeColor="text1"/>
          <w:sz w:val="22"/>
          <w:szCs w:val="22"/>
        </w:rPr>
      </w:pPr>
    </w:p>
    <w:p w14:paraId="602805E2" w14:textId="42848546" w:rsidR="00082273" w:rsidRPr="00EE400D" w:rsidRDefault="004F1B7B" w:rsidP="003D4AE6">
      <w:pPr>
        <w:ind w:left="3828"/>
        <w:jc w:val="center"/>
        <w:rPr>
          <w:rFonts w:asciiTheme="minorHAnsi" w:hAnsiTheme="minorHAnsi" w:cstheme="minorHAnsi"/>
          <w:b/>
          <w:bCs/>
          <w:iCs/>
        </w:rPr>
      </w:pPr>
      <w:r w:rsidRPr="00EE400D">
        <w:rPr>
          <w:rFonts w:asciiTheme="minorHAnsi" w:hAnsiTheme="minorHAnsi" w:cstheme="minorHAnsi"/>
          <w:b/>
          <w:bCs/>
          <w:iCs/>
        </w:rPr>
        <w:t xml:space="preserve">             </w:t>
      </w:r>
    </w:p>
    <w:p w14:paraId="7A76A12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3410CD7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3A699D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296941A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46093887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8993953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7938CCC9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13153E99" w14:textId="53DB1600" w:rsidR="00082273" w:rsidRDefault="004F1B7B" w:rsidP="00EE400D">
      <w:pPr>
        <w:tabs>
          <w:tab w:val="center" w:pos="4536"/>
        </w:tabs>
        <w:spacing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hAnsiTheme="minorHAnsi" w:cstheme="minorHAnsi"/>
        </w:rPr>
        <w:t>* wypełnić tyle razy ile to konieczne.</w:t>
      </w:r>
      <w:r w:rsidR="00EE400D">
        <w:rPr>
          <w:rFonts w:asciiTheme="minorHAnsi" w:hAnsiTheme="minorHAnsi" w:cstheme="minorHAnsi"/>
        </w:rPr>
        <w:tab/>
      </w:r>
    </w:p>
    <w:p w14:paraId="054FEC05" w14:textId="77777777" w:rsidR="004C1B4C" w:rsidRPr="004C1B4C" w:rsidRDefault="004C1B4C" w:rsidP="004C1B4C">
      <w:pPr>
        <w:rPr>
          <w:rFonts w:asciiTheme="minorHAnsi" w:hAnsiTheme="minorHAnsi" w:cstheme="minorHAnsi"/>
        </w:rPr>
      </w:pPr>
    </w:p>
    <w:sectPr w:rsidR="004C1B4C" w:rsidRPr="004C1B4C">
      <w:headerReference w:type="default" r:id="rId6"/>
      <w:footerReference w:type="default" r:id="rId7"/>
      <w:pgSz w:w="11906" w:h="16838"/>
      <w:pgMar w:top="993" w:right="1417" w:bottom="851" w:left="1417" w:header="284" w:footer="3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6E7C4" w14:textId="77777777" w:rsidR="00ED68B3" w:rsidRDefault="00ED68B3">
      <w:pPr>
        <w:spacing w:after="0"/>
      </w:pPr>
      <w:r>
        <w:separator/>
      </w:r>
    </w:p>
  </w:endnote>
  <w:endnote w:type="continuationSeparator" w:id="0">
    <w:p w14:paraId="1E82802D" w14:textId="77777777" w:rsidR="00ED68B3" w:rsidRDefault="00ED6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49EB" w14:textId="77777777" w:rsidR="004C1B4C" w:rsidRPr="00663E81" w:rsidRDefault="004C1B4C" w:rsidP="004C1B4C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5DABCED2" w14:textId="77777777" w:rsidR="004C1B4C" w:rsidRDefault="004C1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0BEB6" w14:textId="77777777" w:rsidR="00ED68B3" w:rsidRDefault="00ED68B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56372D6" w14:textId="77777777" w:rsidR="00ED68B3" w:rsidRDefault="00ED6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1FA6" w14:textId="77777777" w:rsidR="00AF159D" w:rsidRDefault="00AF159D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2F1F1BAC" w14:textId="1FF397D1" w:rsidR="004C1B4C" w:rsidRPr="00F96EC1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 w:rsidR="008E2B1A"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 w:rsidR="008E2B1A">
      <w:rPr>
        <w:rFonts w:ascii="Calibri" w:hAnsi="Calibri" w:cs="Calibri"/>
        <w:i/>
        <w:sz w:val="20"/>
        <w:szCs w:val="20"/>
        <w:u w:val="single"/>
      </w:rPr>
      <w:t>0</w:t>
    </w:r>
    <w:r w:rsidR="00A60FA0">
      <w:rPr>
        <w:rFonts w:ascii="Calibri" w:hAnsi="Calibri" w:cs="Calibri"/>
        <w:i/>
        <w:sz w:val="20"/>
        <w:szCs w:val="20"/>
        <w:u w:val="single"/>
      </w:rPr>
      <w:t>2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 w:rsidR="008E2B1A"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5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57756ECC" w14:textId="77777777" w:rsidR="004C1B4C" w:rsidRPr="00EC5A18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  <w:p w14:paraId="7147D3E0" w14:textId="77777777" w:rsidR="004C1B4C" w:rsidRDefault="004C1B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273"/>
    <w:rsid w:val="00057BDE"/>
    <w:rsid w:val="00082273"/>
    <w:rsid w:val="000E299E"/>
    <w:rsid w:val="00102618"/>
    <w:rsid w:val="001D1450"/>
    <w:rsid w:val="001E157C"/>
    <w:rsid w:val="00217376"/>
    <w:rsid w:val="002557CB"/>
    <w:rsid w:val="00261D40"/>
    <w:rsid w:val="002877C2"/>
    <w:rsid w:val="003062EA"/>
    <w:rsid w:val="00317438"/>
    <w:rsid w:val="0034762C"/>
    <w:rsid w:val="003D4AE6"/>
    <w:rsid w:val="004B2634"/>
    <w:rsid w:val="004C1B4C"/>
    <w:rsid w:val="004F1B7B"/>
    <w:rsid w:val="00516F25"/>
    <w:rsid w:val="005A484A"/>
    <w:rsid w:val="005A5BB4"/>
    <w:rsid w:val="0060355C"/>
    <w:rsid w:val="00604539"/>
    <w:rsid w:val="00757269"/>
    <w:rsid w:val="007737FE"/>
    <w:rsid w:val="007C7EEA"/>
    <w:rsid w:val="00827F9C"/>
    <w:rsid w:val="008E2B1A"/>
    <w:rsid w:val="00971ED2"/>
    <w:rsid w:val="009869E3"/>
    <w:rsid w:val="009D7C89"/>
    <w:rsid w:val="00A60FA0"/>
    <w:rsid w:val="00A61E35"/>
    <w:rsid w:val="00AA3DCF"/>
    <w:rsid w:val="00AA7520"/>
    <w:rsid w:val="00AC4F4E"/>
    <w:rsid w:val="00AF159D"/>
    <w:rsid w:val="00AF17AA"/>
    <w:rsid w:val="00AF4021"/>
    <w:rsid w:val="00B3509E"/>
    <w:rsid w:val="00BC452F"/>
    <w:rsid w:val="00BC542E"/>
    <w:rsid w:val="00BD1F26"/>
    <w:rsid w:val="00CC41B0"/>
    <w:rsid w:val="00CC6549"/>
    <w:rsid w:val="00D31651"/>
    <w:rsid w:val="00D7494A"/>
    <w:rsid w:val="00DB6C3C"/>
    <w:rsid w:val="00DF6F4F"/>
    <w:rsid w:val="00E32D1A"/>
    <w:rsid w:val="00E405AA"/>
    <w:rsid w:val="00EB0AA0"/>
    <w:rsid w:val="00ED68B3"/>
    <w:rsid w:val="00EE400D"/>
    <w:rsid w:val="00EF59B8"/>
    <w:rsid w:val="00F07F59"/>
    <w:rsid w:val="00F65BE8"/>
    <w:rsid w:val="00FD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B321"/>
  <w15:docId w15:val="{A1EAC42D-6223-4737-ADF2-3D06902D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3D4AE6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3D4AE6"/>
    <w:pPr>
      <w:tabs>
        <w:tab w:val="left" w:pos="0"/>
      </w:tabs>
      <w:suppressAutoHyphens w:val="0"/>
      <w:autoSpaceDN/>
      <w:spacing w:after="120"/>
      <w:textAlignment w:val="auto"/>
    </w:pPr>
    <w:rPr>
      <w:rFonts w:eastAsia="Times New Roman" w:cs="Calibri"/>
      <w:b/>
      <w:i/>
      <w:iCs/>
      <w:color w:val="FF0000"/>
      <w:spacing w:val="8"/>
      <w:sz w:val="20"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4C1B4C"/>
    <w:pPr>
      <w:suppressAutoHyphens w:val="0"/>
      <w:autoSpaceDN/>
      <w:spacing w:before="60" w:after="60"/>
      <w:ind w:left="851" w:hanging="295"/>
      <w:jc w:val="both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4C1B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18</cp:revision>
  <cp:lastPrinted>2024-11-26T12:46:00Z</cp:lastPrinted>
  <dcterms:created xsi:type="dcterms:W3CDTF">2025-04-16T06:17:00Z</dcterms:created>
  <dcterms:modified xsi:type="dcterms:W3CDTF">2026-03-06T08:52:00Z</dcterms:modified>
</cp:coreProperties>
</file>